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31" w:rsidRPr="007D5607" w:rsidRDefault="00FB5B31" w:rsidP="00E62CF9">
      <w:pPr>
        <w:spacing w:after="0" w:line="300" w:lineRule="exact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bCs/>
          <w:spacing w:val="-1"/>
          <w:sz w:val="28"/>
          <w:szCs w:val="28"/>
        </w:rPr>
        <w:t>СОВЕТ ДЕПУТАТОВ</w:t>
      </w:r>
    </w:p>
    <w:p w:rsidR="00FB5B31" w:rsidRPr="007D5607" w:rsidRDefault="00FB5B31" w:rsidP="00E62CF9">
      <w:pPr>
        <w:shd w:val="clear" w:color="auto" w:fill="FFFFFF"/>
        <w:spacing w:after="0" w:line="300" w:lineRule="exact"/>
        <w:ind w:right="518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ОКТЯБРЬСКОГО</w:t>
      </w:r>
      <w:r w:rsidRPr="007D5607">
        <w:rPr>
          <w:rFonts w:ascii="Times New Roman" w:hAnsi="Times New Roman"/>
          <w:bCs/>
          <w:spacing w:val="-1"/>
          <w:sz w:val="28"/>
          <w:szCs w:val="28"/>
        </w:rPr>
        <w:t xml:space="preserve"> СЕЛЬСОВЕТА</w:t>
      </w:r>
    </w:p>
    <w:p w:rsidR="00FB5B31" w:rsidRPr="007D5607" w:rsidRDefault="00FB5B31" w:rsidP="00E62CF9">
      <w:pPr>
        <w:shd w:val="clear" w:color="auto" w:fill="FFFFFF"/>
        <w:spacing w:after="0" w:line="300" w:lineRule="exact"/>
        <w:ind w:right="518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</w:t>
      </w:r>
      <w:r w:rsidRPr="007D5607">
        <w:rPr>
          <w:rFonts w:ascii="Times New Roman" w:hAnsi="Times New Roman"/>
          <w:bCs/>
          <w:spacing w:val="-2"/>
          <w:sz w:val="28"/>
          <w:szCs w:val="28"/>
        </w:rPr>
        <w:t xml:space="preserve"> РАЙОНА НОВОСИБИРСКОЙ ОБЛАСТИ</w:t>
      </w:r>
    </w:p>
    <w:p w:rsidR="00FB5B31" w:rsidRPr="007D5607" w:rsidRDefault="00FB5B31" w:rsidP="00E62CF9">
      <w:pPr>
        <w:shd w:val="clear" w:color="auto" w:fill="FFFFFF"/>
        <w:spacing w:after="0" w:line="300" w:lineRule="exact"/>
        <w:ind w:right="518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пятого созыва</w:t>
      </w:r>
    </w:p>
    <w:p w:rsidR="00FB5B31" w:rsidRPr="00C6238E" w:rsidRDefault="00FB5B31" w:rsidP="007D5607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B5B31" w:rsidRPr="007D5607" w:rsidRDefault="00FB5B31" w:rsidP="007D5607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5607">
        <w:rPr>
          <w:rFonts w:ascii="Times New Roman" w:hAnsi="Times New Roman"/>
          <w:bCs/>
          <w:sz w:val="28"/>
          <w:szCs w:val="28"/>
        </w:rPr>
        <w:t>РЕШЕНИЕ</w:t>
      </w:r>
    </w:p>
    <w:p w:rsidR="00FB5B31" w:rsidRPr="007D5607" w:rsidRDefault="00FB5B31" w:rsidP="007D5607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sz w:val="28"/>
          <w:szCs w:val="28"/>
        </w:rPr>
      </w:pPr>
      <w:r w:rsidRPr="00E62CF9">
        <w:rPr>
          <w:rFonts w:ascii="Times New Roman" w:hAnsi="Times New Roman"/>
          <w:sz w:val="28"/>
          <w:szCs w:val="28"/>
        </w:rPr>
        <w:t>Сорок первой сессии</w:t>
      </w:r>
    </w:p>
    <w:p w:rsidR="00FB5B31" w:rsidRPr="00E62CF9" w:rsidRDefault="00FB5B31" w:rsidP="007D56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607">
        <w:rPr>
          <w:rFonts w:ascii="Times New Roman" w:hAnsi="Times New Roman"/>
          <w:sz w:val="28"/>
          <w:szCs w:val="28"/>
        </w:rPr>
        <w:t xml:space="preserve"> 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«14</w:t>
      </w:r>
      <w:r w:rsidRPr="00E62CF9">
        <w:rPr>
          <w:rFonts w:ascii="Times New Roman" w:hAnsi="Times New Roman"/>
          <w:sz w:val="28"/>
          <w:szCs w:val="28"/>
        </w:rPr>
        <w:t>» февраля  2018г.</w:t>
      </w:r>
      <w:r w:rsidRPr="00E62CF9">
        <w:rPr>
          <w:rFonts w:ascii="Times New Roman" w:hAnsi="Times New Roman"/>
          <w:sz w:val="28"/>
          <w:szCs w:val="28"/>
        </w:rPr>
        <w:tab/>
        <w:t xml:space="preserve">                  п. Октябрьский                       № 107</w:t>
      </w:r>
    </w:p>
    <w:p w:rsidR="00FB5B31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ab/>
        <w:t xml:space="preserve">      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E62CF9">
      <w:pPr>
        <w:spacing w:after="0" w:line="300" w:lineRule="exact"/>
        <w:ind w:right="3079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проекте решения «О внесении изменений в Устав Октябрьского сельсовета Краснозерского района Новосибирской области»</w:t>
      </w:r>
    </w:p>
    <w:p w:rsidR="00FB5B31" w:rsidRDefault="00FB5B31" w:rsidP="00E62CF9">
      <w:pPr>
        <w:spacing w:after="0" w:line="300" w:lineRule="exact"/>
        <w:ind w:right="3079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3F46A8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Руководствуясь Федеральным законом от 06.10.2003 г № 131-ФЗ «Об общих принципах организации местного самоуправления в Российской Федерации», в целях приведения Устава Октябрьского сельсовета Краснозерского района новосибирской области в соответствие с действующим законодательством, Совет депутатов, РЕШИЛ:</w:t>
      </w:r>
    </w:p>
    <w:p w:rsidR="00FB5B31" w:rsidRDefault="00FB5B31" w:rsidP="003F46A8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3F46A8">
      <w:pPr>
        <w:numPr>
          <w:ilvl w:val="0"/>
          <w:numId w:val="2"/>
        </w:num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проект решения «О внесении изменений в Устав Октябрьского сельсовета Краснозерского района Новосибирской области» согласно приложению.</w:t>
      </w:r>
    </w:p>
    <w:p w:rsidR="00FB5B31" w:rsidRDefault="00FB5B31" w:rsidP="003F46A8">
      <w:pPr>
        <w:numPr>
          <w:ilvl w:val="0"/>
          <w:numId w:val="2"/>
        </w:num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самоуправления.</w:t>
      </w:r>
    </w:p>
    <w:p w:rsidR="00FB5B31" w:rsidRDefault="00FB5B31" w:rsidP="003F46A8">
      <w:pPr>
        <w:numPr>
          <w:ilvl w:val="0"/>
          <w:numId w:val="2"/>
        </w:num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:rsidR="00FB5B31" w:rsidRDefault="00FB5B31" w:rsidP="00C6238E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C6238E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C6238E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C6238E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C6238E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Глава Октябрьского сельсовета </w:t>
      </w:r>
    </w:p>
    <w:p w:rsidR="00FB5B31" w:rsidRPr="007D5607" w:rsidRDefault="00FB5B31" w:rsidP="00C6238E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607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7D5607">
        <w:rPr>
          <w:rFonts w:ascii="Times New Roman" w:hAnsi="Times New Roman"/>
          <w:sz w:val="28"/>
          <w:szCs w:val="28"/>
        </w:rPr>
        <w:t>А.Б.Юданов</w:t>
      </w:r>
    </w:p>
    <w:p w:rsidR="00FB5B31" w:rsidRDefault="00FB5B31" w:rsidP="00C6238E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7D5607">
        <w:rPr>
          <w:rFonts w:ascii="Times New Roman" w:hAnsi="Times New Roman"/>
          <w:sz w:val="28"/>
          <w:szCs w:val="28"/>
          <w:vertAlign w:val="subscript"/>
        </w:rPr>
        <w:t xml:space="preserve">        </w:t>
      </w:r>
    </w:p>
    <w:p w:rsidR="00FB5B31" w:rsidRDefault="00FB5B31" w:rsidP="00C6238E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</w:p>
    <w:p w:rsidR="00FB5B31" w:rsidRPr="007D5607" w:rsidRDefault="00FB5B31" w:rsidP="00C6238E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7D5607">
        <w:rPr>
          <w:rFonts w:ascii="Times New Roman" w:hAnsi="Times New Roman"/>
          <w:sz w:val="28"/>
          <w:szCs w:val="28"/>
          <w:vertAlign w:val="subscript"/>
        </w:rPr>
        <w:t xml:space="preserve">    </w:t>
      </w:r>
    </w:p>
    <w:p w:rsidR="00FB5B31" w:rsidRPr="007D5607" w:rsidRDefault="00FB5B31" w:rsidP="00C6238E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5B31" w:rsidRPr="007D5607" w:rsidRDefault="00FB5B31" w:rsidP="00C6238E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Октябрьского сельсовета </w:t>
      </w:r>
    </w:p>
    <w:p w:rsidR="00FB5B31" w:rsidRPr="007D5607" w:rsidRDefault="00FB5B31" w:rsidP="00C6238E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607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7D5607">
        <w:rPr>
          <w:rFonts w:ascii="Times New Roman" w:hAnsi="Times New Roman"/>
          <w:sz w:val="28"/>
          <w:szCs w:val="28"/>
        </w:rPr>
        <w:t xml:space="preserve"> Н.Ф. Цветкова</w:t>
      </w:r>
    </w:p>
    <w:p w:rsidR="00FB5B31" w:rsidRDefault="00FB5B31" w:rsidP="00C6238E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C6238E">
      <w:pPr>
        <w:spacing w:after="0" w:line="300" w:lineRule="exact"/>
        <w:ind w:right="12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C6238E">
      <w:pPr>
        <w:pageBreakBefore/>
        <w:spacing w:after="0" w:line="300" w:lineRule="exact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bCs/>
          <w:spacing w:val="-1"/>
          <w:sz w:val="28"/>
          <w:szCs w:val="28"/>
        </w:rPr>
        <w:t>СОВЕТ ДЕПУТАТОВ</w:t>
      </w:r>
    </w:p>
    <w:p w:rsidR="00FB5B31" w:rsidRPr="007D5607" w:rsidRDefault="00FB5B31" w:rsidP="003F46A8">
      <w:pPr>
        <w:shd w:val="clear" w:color="auto" w:fill="FFFFFF"/>
        <w:spacing w:after="0" w:line="300" w:lineRule="exact"/>
        <w:ind w:right="518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ОКТЯБРЬСКОГО</w:t>
      </w:r>
      <w:r w:rsidRPr="007D5607">
        <w:rPr>
          <w:rFonts w:ascii="Times New Roman" w:hAnsi="Times New Roman"/>
          <w:bCs/>
          <w:spacing w:val="-1"/>
          <w:sz w:val="28"/>
          <w:szCs w:val="28"/>
        </w:rPr>
        <w:t xml:space="preserve"> СЕЛЬСОВЕТА</w:t>
      </w:r>
    </w:p>
    <w:p w:rsidR="00FB5B31" w:rsidRPr="007D5607" w:rsidRDefault="00FB5B31" w:rsidP="003F46A8">
      <w:pPr>
        <w:shd w:val="clear" w:color="auto" w:fill="FFFFFF"/>
        <w:spacing w:after="0" w:line="300" w:lineRule="exact"/>
        <w:ind w:right="518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</w:t>
      </w:r>
      <w:r w:rsidRPr="007D5607">
        <w:rPr>
          <w:rFonts w:ascii="Times New Roman" w:hAnsi="Times New Roman"/>
          <w:bCs/>
          <w:spacing w:val="-2"/>
          <w:sz w:val="28"/>
          <w:szCs w:val="28"/>
        </w:rPr>
        <w:t xml:space="preserve"> РАЙОНА НОВОСИБИРСКОЙ ОБЛАСТИ</w:t>
      </w:r>
    </w:p>
    <w:p w:rsidR="00FB5B31" w:rsidRPr="007D5607" w:rsidRDefault="00FB5B31" w:rsidP="003F46A8">
      <w:pPr>
        <w:shd w:val="clear" w:color="auto" w:fill="FFFFFF"/>
        <w:spacing w:after="0" w:line="300" w:lineRule="exact"/>
        <w:ind w:right="518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пятого созыва</w:t>
      </w:r>
    </w:p>
    <w:p w:rsidR="00FB5B31" w:rsidRPr="00E62CF9" w:rsidRDefault="00FB5B31" w:rsidP="003F46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FB5B31" w:rsidRPr="007D5607" w:rsidRDefault="00FB5B31" w:rsidP="003F46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D5607">
        <w:rPr>
          <w:rFonts w:ascii="Times New Roman" w:hAnsi="Times New Roman"/>
          <w:bCs/>
          <w:sz w:val="28"/>
          <w:szCs w:val="28"/>
        </w:rPr>
        <w:t>РЕШЕНИЕ</w:t>
      </w:r>
    </w:p>
    <w:p w:rsidR="00FB5B31" w:rsidRPr="007D5607" w:rsidRDefault="00FB5B31" w:rsidP="003F46A8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E62CF9">
        <w:rPr>
          <w:rFonts w:ascii="Times New Roman" w:hAnsi="Times New Roman"/>
          <w:sz w:val="28"/>
          <w:szCs w:val="28"/>
        </w:rPr>
        <w:t xml:space="preserve"> сессии</w:t>
      </w:r>
    </w:p>
    <w:p w:rsidR="00FB5B31" w:rsidRPr="00E62CF9" w:rsidRDefault="00FB5B31" w:rsidP="003F46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607">
        <w:rPr>
          <w:rFonts w:ascii="Times New Roman" w:hAnsi="Times New Roman"/>
          <w:sz w:val="28"/>
          <w:szCs w:val="28"/>
        </w:rPr>
        <w:t xml:space="preserve"> </w:t>
      </w:r>
    </w:p>
    <w:p w:rsidR="00FB5B31" w:rsidRPr="007D5607" w:rsidRDefault="00FB5B31" w:rsidP="003F46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  </w:t>
      </w:r>
      <w:r w:rsidRPr="00E62CF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E62CF9">
        <w:rPr>
          <w:rFonts w:ascii="Times New Roman" w:hAnsi="Times New Roman"/>
          <w:sz w:val="28"/>
          <w:szCs w:val="28"/>
        </w:rPr>
        <w:t xml:space="preserve">  2018г.</w:t>
      </w:r>
      <w:r w:rsidRPr="00E62CF9">
        <w:rPr>
          <w:rFonts w:ascii="Times New Roman" w:hAnsi="Times New Roman"/>
          <w:sz w:val="28"/>
          <w:szCs w:val="28"/>
        </w:rPr>
        <w:tab/>
        <w:t xml:space="preserve">                  п. Октябрьский                      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5B31" w:rsidRPr="007D5607" w:rsidRDefault="00FB5B31" w:rsidP="003F46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ab/>
        <w:t xml:space="preserve">      </w:t>
      </w:r>
    </w:p>
    <w:p w:rsidR="00FB5B31" w:rsidRPr="007D5607" w:rsidRDefault="00FB5B31" w:rsidP="003F46A8">
      <w:pPr>
        <w:spacing w:after="0" w:line="300" w:lineRule="exact"/>
        <w:ind w:right="3079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 изменений в Устав Октябрьского сельсовета Краснозерского района Новосибирской области</w:t>
      </w:r>
    </w:p>
    <w:p w:rsidR="00FB5B31" w:rsidRDefault="00FB5B31" w:rsidP="00E62CF9">
      <w:pPr>
        <w:shd w:val="clear" w:color="auto" w:fill="FFFFFF"/>
        <w:tabs>
          <w:tab w:val="left" w:leader="underscore" w:pos="2179"/>
        </w:tabs>
        <w:spacing w:after="0" w:line="300" w:lineRule="exact"/>
        <w:ind w:left="1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FB5B31" w:rsidRPr="007D5607" w:rsidRDefault="00FB5B31" w:rsidP="00E62CF9">
      <w:pPr>
        <w:shd w:val="clear" w:color="auto" w:fill="FFFFFF"/>
        <w:tabs>
          <w:tab w:val="left" w:leader="underscore" w:pos="2179"/>
        </w:tabs>
        <w:spacing w:after="0" w:line="300" w:lineRule="exact"/>
        <w:ind w:left="1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соответствие с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Федеральн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ыми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ами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06.10.2003 г № 131-ФЗ «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Об общих принципах организации местного самоупр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авления в Российской Федерации», от 29.12.2017 г № 455-ФЗ «О внесении изменений в Градостроительный кодекс Российской Федерации и отдельные законодательные акты Российской Федерации»,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Совет депутатов Октябрьского сельсовета Краснозерского района Новосибирской области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,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FB5B31" w:rsidRPr="007D5607" w:rsidRDefault="00FB5B31" w:rsidP="00E62CF9">
      <w:pPr>
        <w:spacing w:after="0" w:line="310" w:lineRule="exact"/>
        <w:ind w:firstLine="47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7D5607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7D56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изменении в Устав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Октябрьского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</w:t>
      </w:r>
      <w:r w:rsidRPr="007D5607">
        <w:rPr>
          <w:rFonts w:ascii="Times New Roman" w:hAnsi="Times New Roman"/>
          <w:sz w:val="28"/>
          <w:szCs w:val="28"/>
        </w:rPr>
        <w:t xml:space="preserve">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Краснозерского</w:t>
      </w:r>
      <w:r w:rsidRPr="007D5607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 xml:space="preserve"> (прилагается).</w:t>
      </w:r>
    </w:p>
    <w:p w:rsidR="00FB5B31" w:rsidRPr="00E62CF9" w:rsidRDefault="00FB5B31" w:rsidP="00E62CF9">
      <w:pPr>
        <w:shd w:val="clear" w:color="auto" w:fill="FFFFFF"/>
        <w:tabs>
          <w:tab w:val="left" w:pos="744"/>
        </w:tabs>
        <w:spacing w:after="0" w:line="310" w:lineRule="exact"/>
        <w:ind w:firstLine="47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62CF9">
        <w:rPr>
          <w:rFonts w:ascii="Times New Roman" w:hAnsi="Times New Roman"/>
          <w:color w:val="000000"/>
          <w:spacing w:val="-2"/>
          <w:sz w:val="28"/>
          <w:szCs w:val="28"/>
        </w:rPr>
        <w:t>2. 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изменении в Устав Октябрьского</w:t>
      </w:r>
      <w:r w:rsidRPr="00E62CF9">
        <w:rPr>
          <w:rFonts w:ascii="Times New Roman" w:hAnsi="Times New Roman"/>
          <w:spacing w:val="-2"/>
          <w:sz w:val="28"/>
          <w:szCs w:val="28"/>
        </w:rPr>
        <w:t xml:space="preserve"> сельсовета </w:t>
      </w:r>
      <w:r w:rsidRPr="00E62CF9">
        <w:rPr>
          <w:rFonts w:ascii="Times New Roman" w:hAnsi="Times New Roman"/>
          <w:color w:val="000000"/>
          <w:spacing w:val="-2"/>
          <w:sz w:val="28"/>
          <w:szCs w:val="28"/>
        </w:rPr>
        <w:t>Краснозерского</w:t>
      </w:r>
      <w:r w:rsidRPr="00E62CF9">
        <w:rPr>
          <w:rFonts w:ascii="Times New Roman" w:hAnsi="Times New Roman"/>
          <w:spacing w:val="-2"/>
          <w:sz w:val="28"/>
          <w:szCs w:val="28"/>
        </w:rPr>
        <w:t xml:space="preserve"> Новосибирской области</w:t>
      </w:r>
      <w:r w:rsidRPr="00E62CF9">
        <w:rPr>
          <w:rFonts w:ascii="Times New Roman" w:hAnsi="Times New Roman"/>
          <w:color w:val="000000"/>
          <w:spacing w:val="-2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</w:p>
    <w:p w:rsidR="00FB5B31" w:rsidRPr="007D5607" w:rsidRDefault="00FB5B31" w:rsidP="00E62CF9">
      <w:pPr>
        <w:shd w:val="clear" w:color="auto" w:fill="FFFFFF"/>
        <w:tabs>
          <w:tab w:val="left" w:pos="869"/>
          <w:tab w:val="left" w:leader="underscore" w:pos="6566"/>
        </w:tabs>
        <w:spacing w:after="0" w:line="310" w:lineRule="exact"/>
        <w:ind w:firstLine="360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color w:val="000000"/>
          <w:spacing w:val="3"/>
          <w:sz w:val="28"/>
          <w:szCs w:val="28"/>
        </w:rPr>
        <w:t xml:space="preserve">3. Главе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Октябрьского</w:t>
      </w:r>
      <w:r w:rsidRPr="007D560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Краснозерского</w:t>
      </w:r>
      <w:r w:rsidRPr="007D56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7D56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 внесении изменений в Устав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Октябрьского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сельсовета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Краснозерского района Новосибирской области </w:t>
      </w:r>
      <w:r w:rsidRPr="007D5607"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 w:rsidRPr="007D5607">
        <w:rPr>
          <w:rFonts w:ascii="Times New Roman" w:hAnsi="Times New Roman"/>
          <w:sz w:val="28"/>
          <w:szCs w:val="28"/>
        </w:rPr>
        <w:t xml:space="preserve">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</w:t>
      </w:r>
      <w:r w:rsidRPr="007D5607">
        <w:rPr>
          <w:rFonts w:ascii="Times New Roman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Октябрьского</w:t>
      </w:r>
      <w:r w:rsidRPr="007D5607">
        <w:rPr>
          <w:rFonts w:ascii="Times New Roman" w:hAnsi="Times New Roman"/>
          <w:sz w:val="28"/>
          <w:szCs w:val="28"/>
        </w:rPr>
        <w:t xml:space="preserve"> сельсовета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>Краснозерского</w:t>
      </w:r>
      <w:r w:rsidRPr="007D5607">
        <w:rPr>
          <w:rFonts w:ascii="Times New Roman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B5B31" w:rsidRPr="007D5607" w:rsidRDefault="00FB5B31" w:rsidP="00E62CF9">
      <w:pPr>
        <w:shd w:val="clear" w:color="auto" w:fill="FFFFFF"/>
        <w:tabs>
          <w:tab w:val="left" w:pos="869"/>
          <w:tab w:val="left" w:leader="underscore" w:pos="6566"/>
        </w:tabs>
        <w:spacing w:after="0" w:line="310" w:lineRule="exact"/>
        <w:ind w:firstLine="540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7D5607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периодическом печатном издании «Бюллетень органов местного самоуправления Октябрьского сельсовета Краснозерског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 района Новосибирской области»</w:t>
      </w:r>
      <w:r w:rsidRPr="007D5607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FB5B31" w:rsidRPr="00E62CF9" w:rsidRDefault="00FB5B31" w:rsidP="007D5607">
      <w:pPr>
        <w:shd w:val="clear" w:color="auto" w:fill="FFFFFF"/>
        <w:tabs>
          <w:tab w:val="left" w:pos="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5B31" w:rsidRPr="00E62CF9" w:rsidRDefault="00FB5B31" w:rsidP="007D5607">
      <w:pPr>
        <w:tabs>
          <w:tab w:val="left" w:pos="709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B5B31" w:rsidRPr="007D5607" w:rsidRDefault="00FB5B31" w:rsidP="00E62CF9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Глава Октябрьского сельсовета </w:t>
      </w:r>
    </w:p>
    <w:p w:rsidR="00FB5B31" w:rsidRPr="007D5607" w:rsidRDefault="00FB5B31" w:rsidP="00E62CF9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607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7D5607">
        <w:rPr>
          <w:rFonts w:ascii="Times New Roman" w:hAnsi="Times New Roman"/>
          <w:sz w:val="28"/>
          <w:szCs w:val="28"/>
        </w:rPr>
        <w:t>А.Б.Юданов</w:t>
      </w:r>
    </w:p>
    <w:p w:rsidR="00FB5B31" w:rsidRPr="007D5607" w:rsidRDefault="00FB5B31" w:rsidP="00E62CF9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7D5607">
        <w:rPr>
          <w:rFonts w:ascii="Times New Roman" w:hAnsi="Times New Roman"/>
          <w:sz w:val="28"/>
          <w:szCs w:val="28"/>
          <w:vertAlign w:val="subscript"/>
        </w:rPr>
        <w:t xml:space="preserve">             </w:t>
      </w:r>
    </w:p>
    <w:p w:rsidR="00FB5B31" w:rsidRPr="007D5607" w:rsidRDefault="00FB5B31" w:rsidP="00E62CF9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5B31" w:rsidRPr="007D5607" w:rsidRDefault="00FB5B31" w:rsidP="00E62CF9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Октябрьского сельсовета </w:t>
      </w:r>
    </w:p>
    <w:p w:rsidR="00FB5B31" w:rsidRPr="007D5607" w:rsidRDefault="00FB5B31" w:rsidP="00E62CF9">
      <w:pPr>
        <w:spacing w:after="0" w:line="300" w:lineRule="exact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607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7D5607">
        <w:rPr>
          <w:rFonts w:ascii="Times New Roman" w:hAnsi="Times New Roman"/>
          <w:sz w:val="28"/>
          <w:szCs w:val="28"/>
        </w:rPr>
        <w:t xml:space="preserve"> Н.Ф. Цветкова</w:t>
      </w:r>
    </w:p>
    <w:p w:rsidR="00FB5B31" w:rsidRPr="007D5607" w:rsidRDefault="00FB5B31" w:rsidP="00E62CF9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Приложение</w:t>
      </w:r>
    </w:p>
    <w:p w:rsidR="00FB5B31" w:rsidRPr="007D5607" w:rsidRDefault="00FB5B31" w:rsidP="00E62CF9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</w:t>
      </w:r>
      <w:r w:rsidRPr="007D56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сорок перв</w:t>
      </w:r>
      <w:r w:rsidRPr="007D5607">
        <w:rPr>
          <w:rFonts w:ascii="Times New Roman" w:hAnsi="Times New Roman"/>
          <w:sz w:val="28"/>
          <w:szCs w:val="28"/>
        </w:rPr>
        <w:t>ой сессии пятого созыва Совета депутатов</w:t>
      </w:r>
    </w:p>
    <w:p w:rsidR="00FB5B31" w:rsidRPr="007D5607" w:rsidRDefault="00FB5B31" w:rsidP="00E62CF9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Октябрьского сельсовета Краснозерского района </w:t>
      </w:r>
    </w:p>
    <w:p w:rsidR="00FB5B31" w:rsidRPr="007D5607" w:rsidRDefault="00FB5B31" w:rsidP="00E62CF9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Новосибирской области</w:t>
      </w:r>
    </w:p>
    <w:p w:rsidR="00FB5B31" w:rsidRPr="007D5607" w:rsidRDefault="00FB5B31" w:rsidP="00E62CF9">
      <w:pPr>
        <w:spacing w:after="0" w:line="240" w:lineRule="auto"/>
        <w:ind w:left="55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    </w:t>
      </w:r>
      <w:r w:rsidRPr="007D560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__________ 2018 года</w:t>
      </w:r>
      <w:r w:rsidRPr="007D5607">
        <w:rPr>
          <w:rFonts w:ascii="Times New Roman" w:hAnsi="Times New Roman"/>
          <w:sz w:val="28"/>
          <w:szCs w:val="28"/>
        </w:rPr>
        <w:t xml:space="preserve"> №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Default="00FB5B31" w:rsidP="00E62C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О ВНЕСЕНИИ ИЗМЕНЕНИИ В УСТАВ ОКТЯБРЬСКОГО 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5B31" w:rsidRPr="0062156E" w:rsidRDefault="00FB5B31" w:rsidP="00E62CF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FB5B31" w:rsidRPr="007D5607" w:rsidRDefault="00FB5B31" w:rsidP="00880026">
      <w:pPr>
        <w:pStyle w:val="ListParagraph"/>
        <w:autoSpaceDE w:val="0"/>
        <w:autoSpaceDN w:val="0"/>
        <w:adjustRightInd w:val="0"/>
        <w:spacing w:after="0" w:line="240" w:lineRule="auto"/>
        <w:ind w:left="-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Внести в Устав Октябрьского</w:t>
      </w:r>
      <w:r w:rsidRPr="007D560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8800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7D5607">
        <w:rPr>
          <w:rFonts w:ascii="Times New Roman" w:hAnsi="Times New Roman"/>
          <w:sz w:val="28"/>
          <w:szCs w:val="28"/>
        </w:rPr>
        <w:t>: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Pr="007D56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 12 статьи 5 «Вопросы местного значения Октябрьского сельсовета» признать утратившим силу</w:t>
      </w:r>
      <w:r w:rsidRPr="007D5607">
        <w:rPr>
          <w:rFonts w:ascii="Times New Roman" w:hAnsi="Times New Roman"/>
          <w:sz w:val="28"/>
          <w:szCs w:val="28"/>
        </w:rPr>
        <w:t xml:space="preserve">. 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Пункт 20 статьи 5 «Вопросы местного значения Октябрьского сельсовета» изложить</w:t>
      </w:r>
      <w:r w:rsidRPr="007D5607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FB5B31" w:rsidRPr="00880026" w:rsidRDefault="00FB5B31" w:rsidP="00880026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880026">
        <w:rPr>
          <w:rFonts w:ascii="Times New Roman" w:hAnsi="Times New Roman"/>
          <w:sz w:val="28"/>
          <w:szCs w:val="28"/>
        </w:rPr>
        <w:t>«20) 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поселения;»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7D560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Наименование статьи 11 «Публичные слушания» и</w:t>
      </w:r>
      <w:r w:rsidRPr="007D5607">
        <w:rPr>
          <w:rFonts w:ascii="Times New Roman" w:hAnsi="Times New Roman"/>
          <w:sz w:val="28"/>
          <w:szCs w:val="28"/>
        </w:rPr>
        <w:t>зложить в следующей редакции:</w:t>
      </w:r>
    </w:p>
    <w:p w:rsidR="00FB5B31" w:rsidRPr="00880026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0026">
        <w:rPr>
          <w:rFonts w:ascii="Times New Roman" w:hAnsi="Times New Roman"/>
          <w:sz w:val="28"/>
          <w:szCs w:val="28"/>
        </w:rPr>
        <w:t>«Публичные слушания, общественные обсуждения»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7D560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Пункт 3 части 3 статьи 11 признать утратившим силу.</w:t>
      </w:r>
    </w:p>
    <w:p w:rsidR="00FB5B31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1.5.</w:t>
      </w:r>
      <w:r>
        <w:rPr>
          <w:rFonts w:ascii="Times New Roman" w:hAnsi="Times New Roman"/>
          <w:sz w:val="28"/>
          <w:szCs w:val="28"/>
        </w:rPr>
        <w:t xml:space="preserve"> Часть 3 статьи 11 дополнить пунктом 5 следующего содержания:</w:t>
      </w:r>
    </w:p>
    <w:p w:rsidR="00FB5B31" w:rsidRDefault="00FB5B31" w:rsidP="00FE367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E3678">
        <w:rPr>
          <w:rFonts w:ascii="Times New Roman" w:hAnsi="Times New Roman"/>
          <w:sz w:val="28"/>
          <w:szCs w:val="28"/>
        </w:rPr>
        <w:t>«5.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FB5B31" w:rsidRPr="007D5607" w:rsidRDefault="00FB5B31" w:rsidP="00FE36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Пункт 21 статьи 19 «Полномочия Совета депутатов» изложить</w:t>
      </w:r>
      <w:r w:rsidRPr="007D5607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FB5B31" w:rsidRDefault="00FB5B31" w:rsidP="00FE3678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E3678">
        <w:rPr>
          <w:rFonts w:ascii="Times New Roman" w:hAnsi="Times New Roman"/>
          <w:sz w:val="28"/>
          <w:szCs w:val="28"/>
        </w:rPr>
        <w:t xml:space="preserve">«21) утверждение правил благоустройства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FE3678">
        <w:rPr>
          <w:rFonts w:ascii="Times New Roman" w:hAnsi="Times New Roman"/>
          <w:sz w:val="28"/>
          <w:szCs w:val="28"/>
        </w:rPr>
        <w:t>;»</w:t>
      </w:r>
    </w:p>
    <w:p w:rsidR="00FB5B31" w:rsidRDefault="00FB5B31" w:rsidP="00F63E0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E0F">
        <w:rPr>
          <w:rFonts w:ascii="Times New Roman" w:hAnsi="Times New Roman"/>
          <w:sz w:val="28"/>
          <w:szCs w:val="28"/>
        </w:rPr>
        <w:t>1.7. Пункт 12 статьи 32 «Полномочия администрации»</w:t>
      </w:r>
      <w:r>
        <w:rPr>
          <w:rFonts w:ascii="Times New Roman" w:hAnsi="Times New Roman"/>
          <w:sz w:val="28"/>
          <w:szCs w:val="28"/>
        </w:rPr>
        <w:t xml:space="preserve"> считать утратившим силу.</w:t>
      </w:r>
    </w:p>
    <w:p w:rsidR="00FB5B31" w:rsidRPr="007D5607" w:rsidRDefault="00FB5B31" w:rsidP="00F63E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F63E0F">
        <w:rPr>
          <w:rFonts w:ascii="Times New Roman" w:hAnsi="Times New Roman"/>
          <w:sz w:val="28"/>
          <w:szCs w:val="28"/>
        </w:rPr>
        <w:t>Пункт 12 статьи 32 «Полномочия администрации»</w:t>
      </w:r>
      <w:r>
        <w:rPr>
          <w:rFonts w:ascii="Times New Roman" w:hAnsi="Times New Roman"/>
          <w:sz w:val="28"/>
          <w:szCs w:val="28"/>
        </w:rPr>
        <w:t xml:space="preserve"> изложить</w:t>
      </w:r>
      <w:r w:rsidRPr="007D5607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FB5B31" w:rsidRPr="00F63E0F" w:rsidRDefault="00FB5B31" w:rsidP="00F63E0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63E0F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осуществление контроля за соблюдением правил</w:t>
      </w:r>
      <w:r w:rsidRPr="00F63E0F">
        <w:rPr>
          <w:rFonts w:ascii="Times New Roman" w:hAnsi="Times New Roman"/>
          <w:sz w:val="28"/>
          <w:szCs w:val="28"/>
        </w:rPr>
        <w:t xml:space="preserve"> благоустройства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образования, организация благоустройства территории поселения в соответствии с указанными правилами,</w:t>
      </w:r>
      <w:r w:rsidRPr="00F63E0F">
        <w:rPr>
          <w:rFonts w:ascii="Times New Roman" w:hAnsi="Times New Roman"/>
          <w:sz w:val="28"/>
          <w:szCs w:val="28"/>
        </w:rPr>
        <w:t xml:space="preserve">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  <w:r>
        <w:rPr>
          <w:rFonts w:ascii="Times New Roman" w:hAnsi="Times New Roman"/>
          <w:sz w:val="28"/>
          <w:szCs w:val="28"/>
        </w:rPr>
        <w:t>»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Глава  Октябрьского   сельсовета                    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>Краснозерского района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5607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А.Б.Юданов                                                                                                                                                        </w:t>
      </w:r>
    </w:p>
    <w:p w:rsidR="00FB5B31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5B31" w:rsidRPr="00F63E0F" w:rsidRDefault="00FB5B31" w:rsidP="00F63E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E0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5B31" w:rsidRPr="00F63E0F" w:rsidRDefault="00FB5B31" w:rsidP="00F63E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E0F">
        <w:rPr>
          <w:rFonts w:ascii="Times New Roman" w:hAnsi="Times New Roman"/>
          <w:sz w:val="28"/>
          <w:szCs w:val="28"/>
        </w:rPr>
        <w:t>Октябрьского сельсовета</w:t>
      </w:r>
    </w:p>
    <w:p w:rsidR="00FB5B31" w:rsidRPr="00F63E0F" w:rsidRDefault="00FB5B31" w:rsidP="00F63E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E0F">
        <w:rPr>
          <w:rFonts w:ascii="Times New Roman" w:hAnsi="Times New Roman"/>
          <w:sz w:val="28"/>
          <w:szCs w:val="28"/>
        </w:rPr>
        <w:t>Краснозерского района</w:t>
      </w:r>
    </w:p>
    <w:p w:rsidR="00FB5B31" w:rsidRPr="00F63E0F" w:rsidRDefault="00FB5B31" w:rsidP="00F63E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3E0F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Н.Ф.Цветкова</w:t>
      </w:r>
    </w:p>
    <w:p w:rsidR="00FB5B31" w:rsidRPr="007D5607" w:rsidRDefault="00FB5B31" w:rsidP="007D56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B5B31" w:rsidRPr="007D5607" w:rsidSect="00E62CF9">
      <w:pgSz w:w="11906" w:h="16838"/>
      <w:pgMar w:top="1077" w:right="567" w:bottom="107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6BA7"/>
    <w:multiLevelType w:val="hybridMultilevel"/>
    <w:tmpl w:val="6FEC39BC"/>
    <w:lvl w:ilvl="0" w:tplc="43600AF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28593B"/>
    <w:multiLevelType w:val="hybridMultilevel"/>
    <w:tmpl w:val="AE187D22"/>
    <w:lvl w:ilvl="0" w:tplc="64C09760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31A"/>
    <w:rsid w:val="0001491D"/>
    <w:rsid w:val="00200664"/>
    <w:rsid w:val="002045F6"/>
    <w:rsid w:val="002467F4"/>
    <w:rsid w:val="003F46A8"/>
    <w:rsid w:val="00480D8F"/>
    <w:rsid w:val="004F65A1"/>
    <w:rsid w:val="005001F6"/>
    <w:rsid w:val="00580A13"/>
    <w:rsid w:val="00612C44"/>
    <w:rsid w:val="00615DEC"/>
    <w:rsid w:val="0062156E"/>
    <w:rsid w:val="006F4AE2"/>
    <w:rsid w:val="007D5607"/>
    <w:rsid w:val="00880026"/>
    <w:rsid w:val="00A662D8"/>
    <w:rsid w:val="00B402BF"/>
    <w:rsid w:val="00C6238E"/>
    <w:rsid w:val="00CC645F"/>
    <w:rsid w:val="00CC710E"/>
    <w:rsid w:val="00D4131A"/>
    <w:rsid w:val="00D62E3F"/>
    <w:rsid w:val="00E62CF9"/>
    <w:rsid w:val="00F63E0F"/>
    <w:rsid w:val="00FB5B31"/>
    <w:rsid w:val="00FE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AE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F65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4</Pages>
  <Words>1080</Words>
  <Characters>6157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User</dc:creator>
  <cp:keywords/>
  <dc:description/>
  <cp:lastModifiedBy>User</cp:lastModifiedBy>
  <cp:revision>5</cp:revision>
  <dcterms:created xsi:type="dcterms:W3CDTF">2018-02-15T08:08:00Z</dcterms:created>
  <dcterms:modified xsi:type="dcterms:W3CDTF">2018-02-21T05:02:00Z</dcterms:modified>
</cp:coreProperties>
</file>